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95" w:rsidRPr="00807C9B" w:rsidRDefault="00B70E95" w:rsidP="00B70E9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William JOHNSON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B70E95" w:rsidRPr="00807C9B" w:rsidRDefault="00B70E95" w:rsidP="00B70E9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807C9B">
        <w:rPr>
          <w:rFonts w:ascii="Times New Roman" w:hAnsi="Times New Roman" w:cs="Times New Roman"/>
          <w:sz w:val="24"/>
          <w:szCs w:val="24"/>
        </w:rPr>
        <w:t>Waterleder</w:t>
      </w:r>
      <w:proofErr w:type="spellEnd"/>
      <w:r w:rsidRPr="00807C9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70E95" w:rsidRPr="00807C9B" w:rsidRDefault="00B70E95" w:rsidP="00B70E9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B70E95" w:rsidRPr="00807C9B" w:rsidRDefault="00B70E95" w:rsidP="00B70E9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B70E95" w:rsidRPr="00807C9B" w:rsidRDefault="00B70E95" w:rsidP="00B70E95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(R.F.Y. p.169)</w:t>
      </w:r>
    </w:p>
    <w:p w:rsidR="00B70E95" w:rsidRPr="00807C9B" w:rsidRDefault="00B70E95" w:rsidP="00B70E9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B70E95" w:rsidRPr="00807C9B" w:rsidRDefault="00B70E95" w:rsidP="00B70E9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47068" w:rsidRPr="00C009D8" w:rsidRDefault="00B70E95" w:rsidP="00B70E95">
      <w:pPr>
        <w:pStyle w:val="NoSpacing"/>
      </w:pPr>
      <w:r w:rsidRPr="00807C9B">
        <w:t>11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E95" w:rsidRDefault="00B70E95" w:rsidP="00920DE3">
      <w:pPr>
        <w:spacing w:after="0" w:line="240" w:lineRule="auto"/>
      </w:pPr>
      <w:r>
        <w:separator/>
      </w:r>
    </w:p>
  </w:endnote>
  <w:endnote w:type="continuationSeparator" w:id="0">
    <w:p w:rsidR="00B70E95" w:rsidRDefault="00B70E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E95" w:rsidRDefault="00B70E95" w:rsidP="00920DE3">
      <w:pPr>
        <w:spacing w:after="0" w:line="240" w:lineRule="auto"/>
      </w:pPr>
      <w:r>
        <w:separator/>
      </w:r>
    </w:p>
  </w:footnote>
  <w:footnote w:type="continuationSeparator" w:id="0">
    <w:p w:rsidR="00B70E95" w:rsidRDefault="00B70E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95"/>
    <w:rsid w:val="00120749"/>
    <w:rsid w:val="00624CAE"/>
    <w:rsid w:val="00920DE3"/>
    <w:rsid w:val="00B70E9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70E9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70E9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2014-02-11T19:44:00Z</dcterms:created>
  <dcterms:modified xsi:type="dcterms:W3CDTF">2014-02-11T19:44:00Z</dcterms:modified>
</cp:coreProperties>
</file>